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2026-0092-(BL)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Gymnasium Am Fredenberg in SZ-Lebenstedt, MSR-Technik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